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595" w:rsidRPr="00E77870" w:rsidRDefault="00A71595" w:rsidP="00A71595">
      <w:pPr>
        <w:pStyle w:val="NoSpacing"/>
      </w:pPr>
      <w:r w:rsidRPr="003E3CA2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3E3CA2">
        <w:rPr>
          <w:noProof/>
          <w:u w:val="single"/>
        </w:rPr>
        <w:t>JOHNSON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64</w:t>
      </w:r>
      <w:r w:rsidR="006F35D7">
        <w:t>-81</w:t>
      </w:r>
      <w:r w:rsidRPr="00E77870">
        <w:t>)</w:t>
      </w:r>
    </w:p>
    <w:p w:rsidR="00A71595" w:rsidRDefault="00A71595" w:rsidP="00A71595">
      <w:pPr>
        <w:pStyle w:val="NoSpacing"/>
      </w:pPr>
      <w:r>
        <w:t xml:space="preserve">of York. </w:t>
      </w:r>
      <w:r w:rsidRPr="003E3CA2">
        <w:rPr>
          <w:noProof/>
        </w:rPr>
        <w:t>Spicer</w:t>
      </w:r>
      <w:r>
        <w:t>.</w:t>
      </w:r>
    </w:p>
    <w:p w:rsidR="00A71595" w:rsidRDefault="00A71595" w:rsidP="00A71595">
      <w:pPr>
        <w:pStyle w:val="NoSpacing"/>
      </w:pPr>
    </w:p>
    <w:p w:rsidR="00A71595" w:rsidRDefault="00A71595" w:rsidP="00A71595">
      <w:pPr>
        <w:pStyle w:val="NoSpacing"/>
      </w:pPr>
    </w:p>
    <w:p w:rsidR="00A71595" w:rsidRDefault="00A71595" w:rsidP="00A71595">
      <w:pPr>
        <w:pStyle w:val="NoSpacing"/>
      </w:pPr>
      <w:r>
        <w:tab/>
        <w:t>1464</w:t>
      </w:r>
      <w:r>
        <w:tab/>
        <w:t>He became a Freeman.  (R.F.Y. p.</w:t>
      </w:r>
      <w:r w:rsidRPr="003E3CA2">
        <w:rPr>
          <w:noProof/>
        </w:rPr>
        <w:t>185</w:t>
      </w:r>
      <w:r>
        <w:t>)</w:t>
      </w:r>
    </w:p>
    <w:p w:rsidR="006F35D7" w:rsidRDefault="006F35D7" w:rsidP="00A71595">
      <w:pPr>
        <w:pStyle w:val="NoSpacing"/>
      </w:pPr>
      <w:r>
        <w:tab/>
        <w:t>1481</w:t>
      </w:r>
      <w:r>
        <w:tab/>
        <w:t>His apprentice, Robert Broun(</w:t>
      </w:r>
      <w:r>
        <w:t>q.v.), became a Freeman. (ibid.</w:t>
      </w:r>
      <w:r>
        <w:t xml:space="preserve"> p.204)</w:t>
      </w:r>
    </w:p>
    <w:p w:rsidR="00A71595" w:rsidRDefault="00A71595" w:rsidP="00A71595">
      <w:pPr>
        <w:pStyle w:val="NoSpacing"/>
      </w:pPr>
    </w:p>
    <w:p w:rsidR="00A71595" w:rsidRDefault="00A71595" w:rsidP="00A71595">
      <w:pPr>
        <w:pStyle w:val="NoSpacing"/>
      </w:pPr>
    </w:p>
    <w:p w:rsidR="00E47068" w:rsidRDefault="00A71595" w:rsidP="00A71595">
      <w:pPr>
        <w:pStyle w:val="NoSpacing"/>
      </w:pPr>
      <w:r>
        <w:t>26 April 2014</w:t>
      </w:r>
    </w:p>
    <w:p w:rsidR="006F35D7" w:rsidRPr="00C009D8" w:rsidRDefault="006F35D7" w:rsidP="00A71595">
      <w:pPr>
        <w:pStyle w:val="NoSpacing"/>
      </w:pPr>
      <w:r>
        <w:t>4 May 2017</w:t>
      </w:r>
      <w:bookmarkStart w:id="0" w:name="_GoBack"/>
      <w:bookmarkEnd w:id="0"/>
    </w:p>
    <w:sectPr w:rsidR="006F35D7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595" w:rsidRDefault="00A71595" w:rsidP="00920DE3">
      <w:pPr>
        <w:spacing w:after="0" w:line="240" w:lineRule="auto"/>
      </w:pPr>
      <w:r>
        <w:separator/>
      </w:r>
    </w:p>
  </w:endnote>
  <w:endnote w:type="continuationSeparator" w:id="0">
    <w:p w:rsidR="00A71595" w:rsidRDefault="00A715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595" w:rsidRDefault="00A71595" w:rsidP="00920DE3">
      <w:pPr>
        <w:spacing w:after="0" w:line="240" w:lineRule="auto"/>
      </w:pPr>
      <w:r>
        <w:separator/>
      </w:r>
    </w:p>
  </w:footnote>
  <w:footnote w:type="continuationSeparator" w:id="0">
    <w:p w:rsidR="00A71595" w:rsidRDefault="00A715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95"/>
    <w:rsid w:val="00120749"/>
    <w:rsid w:val="00624CAE"/>
    <w:rsid w:val="006F35D7"/>
    <w:rsid w:val="00920DE3"/>
    <w:rsid w:val="00A7159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D6E2A"/>
  <w15:docId w15:val="{6BC00AAA-D740-419E-9E99-9E51ED8B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2014-07-27T20:44:00Z</dcterms:created>
  <dcterms:modified xsi:type="dcterms:W3CDTF">2017-05-04T07:19:00Z</dcterms:modified>
</cp:coreProperties>
</file>